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202A4" w14:textId="3E09FBBE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ACC326F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6B79287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D4CCF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F8A680" w14:textId="0312FB02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 Dec.1409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</w:t>
      </w:r>
    </w:p>
    <w:p w14:paraId="2E18355F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71C4522E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1924B" w14:textId="77777777" w:rsidR="000B3A63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60A28" w14:textId="77777777" w:rsidR="000B3A63" w:rsidRPr="00B5169E" w:rsidRDefault="000B3A63" w:rsidP="000B3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074C57A7" w14:textId="46E0823D" w:rsidR="00BA00AB" w:rsidRPr="000B3A6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B3A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857AE" w14:textId="77777777" w:rsidR="000B3A63" w:rsidRDefault="000B3A63" w:rsidP="009139A6">
      <w:r>
        <w:separator/>
      </w:r>
    </w:p>
  </w:endnote>
  <w:endnote w:type="continuationSeparator" w:id="0">
    <w:p w14:paraId="34502A45" w14:textId="77777777" w:rsidR="000B3A63" w:rsidRDefault="000B3A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1CD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E13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ABB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B5991" w14:textId="77777777" w:rsidR="000B3A63" w:rsidRDefault="000B3A63" w:rsidP="009139A6">
      <w:r>
        <w:separator/>
      </w:r>
    </w:p>
  </w:footnote>
  <w:footnote w:type="continuationSeparator" w:id="0">
    <w:p w14:paraId="032C1F7A" w14:textId="77777777" w:rsidR="000B3A63" w:rsidRDefault="000B3A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CAD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B2C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3F9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A63"/>
    <w:rsid w:val="000666E0"/>
    <w:rsid w:val="000B3A63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4C7CB"/>
  <w15:chartTrackingRefBased/>
  <w15:docId w15:val="{5ACDBF2A-90D1-4C2A-84D9-11A349208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2021-03-19T22:05:00Z</dcterms:created>
  <dcterms:modified xsi:type="dcterms:W3CDTF">2021-03-19T22:07:00Z</dcterms:modified>
</cp:coreProperties>
</file>